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6EC43" w14:textId="77777777" w:rsidR="001F3196" w:rsidRDefault="001F3196" w:rsidP="001F31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SORTEYS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09628E0D" w14:textId="77777777" w:rsidR="001F3196" w:rsidRDefault="001F3196" w:rsidP="001F31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F035AE" w14:textId="77777777" w:rsidR="001F3196" w:rsidRDefault="001F3196" w:rsidP="001F31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482D74" w14:textId="77777777" w:rsidR="001F3196" w:rsidRDefault="001F3196" w:rsidP="001F31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Feb.1443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of the Will of William de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Welless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2047B6E" w14:textId="77777777" w:rsidR="001F3196" w:rsidRDefault="001F3196" w:rsidP="001F31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https://www.kentarchaeology.org.uk/Research/Libr/Wills/Lbth/Bk21/page%20029.htm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0FFFEF5" w14:textId="77777777" w:rsidR="001F3196" w:rsidRDefault="001F3196" w:rsidP="001F31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E4C83C" w14:textId="77777777" w:rsidR="001F3196" w:rsidRDefault="001F3196" w:rsidP="001F31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E2675C" w14:textId="77777777" w:rsidR="001F3196" w:rsidRDefault="001F3196" w:rsidP="001F31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2022</w:t>
      </w:r>
    </w:p>
    <w:p w14:paraId="29F597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6C926" w14:textId="77777777" w:rsidR="001F3196" w:rsidRDefault="001F3196" w:rsidP="009139A6">
      <w:r>
        <w:separator/>
      </w:r>
    </w:p>
  </w:endnote>
  <w:endnote w:type="continuationSeparator" w:id="0">
    <w:p w14:paraId="14EECD22" w14:textId="77777777" w:rsidR="001F3196" w:rsidRDefault="001F31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223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9BC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251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6BDF3" w14:textId="77777777" w:rsidR="001F3196" w:rsidRDefault="001F3196" w:rsidP="009139A6">
      <w:r>
        <w:separator/>
      </w:r>
    </w:p>
  </w:footnote>
  <w:footnote w:type="continuationSeparator" w:id="0">
    <w:p w14:paraId="1A4C01F1" w14:textId="77777777" w:rsidR="001F3196" w:rsidRDefault="001F31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3CD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EF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D6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196"/>
    <w:rsid w:val="000666E0"/>
    <w:rsid w:val="001F319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E09B4"/>
  <w15:chartTrackingRefBased/>
  <w15:docId w15:val="{2E9D8FB1-8954-434B-90B2-1BF7E7DD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31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Lbth/Bk21/page%2002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2022-08-05T11:38:00Z</dcterms:created>
  <dcterms:modified xsi:type="dcterms:W3CDTF">2022-08-05T11:39:00Z</dcterms:modified>
</cp:coreProperties>
</file>